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D6D47B6" w:rsidR="000D24FD" w:rsidRPr="000D24FD" w:rsidRDefault="000D24FD" w:rsidP="00281C0D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1F4733" w:rsidRPr="001F4733">
        <w:rPr>
          <w:rFonts w:cstheme="minorHAnsi"/>
          <w:lang w:eastAsia="pl-PL"/>
        </w:rPr>
        <w:t xml:space="preserve">POST/DYS/OW/GZ/01053/2026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1F4733" w:rsidRPr="001F4733">
        <w:rPr>
          <w:rFonts w:cstheme="minorHAnsi"/>
          <w:lang w:eastAsia="pl-PL"/>
        </w:rPr>
        <w:t>Opracowanie dokumentacji oraz wykonanie robót budowlanych w stacjach 110/15 kV w podziale na 6 części: Część 1 - w stacji 110/15 kV Sękocin, Część 2 - w stacji 110/15 kV Tarczyn, Część 3 - w stacji 110/15 kV Kobiałka, Część 4 - w stacji 110/15 kV Wołomin Słoneczna, Część 5 - w stacji 110/15 kV Ostrów Mazowiecka, Część 6 - w stacji 110/15 kV Wyszków 2,</w:t>
      </w:r>
      <w:r w:rsidRPr="000D24FD">
        <w:rPr>
          <w:rFonts w:cstheme="minorHAnsi"/>
          <w:b/>
        </w:rPr>
        <w:t xml:space="preserve">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862ED8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862ED8" w:rsidRPr="00862ED8">
        <w:rPr>
          <w:rFonts w:cstheme="minorHAnsi"/>
        </w:rPr>
        <w:t>roboty budowlane</w:t>
      </w:r>
      <w:r w:rsidR="001F4733">
        <w:rPr>
          <w:rFonts w:cstheme="minorHAnsi"/>
        </w:rPr>
        <w:t xml:space="preserve"> oraz dokumentacje projektowe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4F48E41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  <w:r w:rsidR="00FD2C1A">
              <w:rPr>
                <w:rFonts w:cstheme="minorHAnsi"/>
              </w:rPr>
              <w:t>/ numer umowy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C470DC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FD2C1A">
              <w:rPr>
                <w:rFonts w:cstheme="minorHAnsi"/>
              </w:rPr>
              <w:t xml:space="preserve">robót budowlanych 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1F4733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1F4733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1F4733" w:rsidRPr="000D24FD" w14:paraId="16C696FC" w14:textId="77777777" w:rsidTr="001F4733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C82C" w14:textId="77777777" w:rsidR="001F4733" w:rsidRPr="000D24FD" w:rsidRDefault="001F4733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1EEB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FC88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BB1C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E283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7E0E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1F4733" w:rsidRPr="000D24FD" w14:paraId="6FA374CC" w14:textId="77777777" w:rsidTr="001F4733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45F1" w14:textId="77777777" w:rsidR="001F4733" w:rsidRPr="000D24FD" w:rsidRDefault="001F4733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143B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E192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521E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598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0A4" w14:textId="77777777" w:rsidR="001F4733" w:rsidRPr="000D24FD" w:rsidRDefault="001F4733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1683FD2C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1F4733">
        <w:rPr>
          <w:rFonts w:cstheme="minorHAnsi"/>
        </w:rPr>
        <w:t>realizacje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0A561B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95F99E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Opracowanie dokumentacji oraz wykonanie robót budowlanych w stacjach 110/15 kV w</w:t>
          </w:r>
        </w:p>
        <w:p w14:paraId="2995D188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podziale na 6 części: Część 1 - w stacji 110/15 kV Sękocin, Część 2 - w stacji 110/15 kV</w:t>
          </w:r>
        </w:p>
        <w:p w14:paraId="73940B8B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Tarczyn, Część 3 - w stacji 110/15 kV Kobiałka, Część 4 - w stacji 110/15 kV Wołomin</w:t>
          </w:r>
        </w:p>
        <w:p w14:paraId="118BDC18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Słoneczna, Część 5 - w stacji 110/15 kV Ostrów Mazowiecka, Część 6 - w stacji 110/15 kV</w:t>
          </w:r>
        </w:p>
        <w:p w14:paraId="3D873D4A" w14:textId="77777777" w:rsidR="0061728D" w:rsidRPr="0061728D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Wyszków 2</w:t>
          </w:r>
        </w:p>
        <w:p w14:paraId="5205B493" w14:textId="08471F0C" w:rsidR="00347E8D" w:rsidRPr="006B2C28" w:rsidRDefault="0061728D" w:rsidP="0061728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1728D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POST/DYS/OW/GZ/01053/2026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02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4733"/>
    <w:rsid w:val="001F737A"/>
    <w:rsid w:val="002067F1"/>
    <w:rsid w:val="00224257"/>
    <w:rsid w:val="00224AE3"/>
    <w:rsid w:val="0024291C"/>
    <w:rsid w:val="00257F22"/>
    <w:rsid w:val="00264A06"/>
    <w:rsid w:val="00265B9D"/>
    <w:rsid w:val="00270752"/>
    <w:rsid w:val="002743D5"/>
    <w:rsid w:val="002768AC"/>
    <w:rsid w:val="00281C0D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369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28D"/>
    <w:rsid w:val="006218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D8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45B7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270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2C1A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Wykaz wykonanych zamówień.docx</dmsv2BaseFileName>
    <dmsv2BaseDisplayName xmlns="http://schemas.microsoft.com/sharepoint/v3">Załącznik nr 7 – Wykaz wykonanych zamówień</dmsv2BaseDisplayName>
    <dmsv2SWPP2ObjectNumber xmlns="http://schemas.microsoft.com/sharepoint/v3">POST/DYS/OW/GZ/01053/2026                         </dmsv2SWPP2ObjectNumber>
    <dmsv2SWPP2SumMD5 xmlns="http://schemas.microsoft.com/sharepoint/v3">411fa4a0589d964ee83a6af33bb601f1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25032026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0000000100070005000000090000</dmsv2SWPP2ObjectDepartment>
    <dmsv2SWPP2ObjectName xmlns="http://schemas.microsoft.com/sharepoint/v3">Postępowanie</dmsv2SWPP2ObjectName>
    <_dlc_DocId xmlns="a19cb1c7-c5c7-46d4-85ae-d83685407bba">FJ3FSM7XJ42E-1195302456-9452</_dlc_DocId>
    <_dlc_DocIdUrl xmlns="a19cb1c7-c5c7-46d4-85ae-d83685407bba">
      <Url>https://swpp2.dms.gkpge.pl/sites/43/_layouts/15/DocIdRedir.aspx?ID=FJ3FSM7XJ42E-1195302456-9452</Url>
      <Description>FJ3FSM7XJ42E-1195302456-9452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8551FE-09A2-4D3A-91EE-B3FE5338795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3664C5-F470-4843-AEA3-8D4158C8490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7</cp:revision>
  <cp:lastPrinted>2024-07-15T11:21:00Z</cp:lastPrinted>
  <dcterms:created xsi:type="dcterms:W3CDTF">2026-02-25T10:16:00Z</dcterms:created>
  <dcterms:modified xsi:type="dcterms:W3CDTF">2026-04-24T10:51:00Z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3d7533b9-9db8-4cfe-bfd0-151baf12a030</vt:lpwstr>
  </property>
</Properties>
</file>